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248B0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537B4FF1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3CB6BFBF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49E6CB24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360C0C3B" w14:textId="77777777" w:rsidR="00575AF2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073DF958" w14:textId="77777777" w:rsidR="007F6FCF" w:rsidRPr="00DC7971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C7971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6F936A80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699FEC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4028D81B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9F76690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23268B97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18C5DB47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79E7D7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54C01405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67CCF9D4" w14:textId="77777777" w:rsidR="00CE5E93" w:rsidRDefault="00FC13E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325 CENTRAL VALLEY HWY</w:t>
      </w:r>
      <w:r w:rsidR="006760F3">
        <w:rPr>
          <w:rFonts w:ascii="Times New Roman" w:hAnsi="Times New Roman" w:cs="Times New Roman"/>
          <w:sz w:val="24"/>
          <w:szCs w:val="24"/>
        </w:rPr>
        <w:t>.</w:t>
      </w:r>
    </w:p>
    <w:p w14:paraId="3D991714" w14:textId="77777777" w:rsidR="00CE5E93" w:rsidRDefault="00FC13E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SHAFTER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>
        <w:rPr>
          <w:rFonts w:ascii="Times New Roman" w:hAnsi="Times New Roman" w:cs="Times New Roman"/>
          <w:sz w:val="24"/>
          <w:szCs w:val="24"/>
        </w:rPr>
        <w:t>263</w:t>
      </w:r>
    </w:p>
    <w:p w14:paraId="351724AC" w14:textId="77777777" w:rsidR="00CE5E93" w:rsidRPr="007F6FCF" w:rsidRDefault="006760F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(6</w:t>
      </w:r>
      <w:r w:rsidR="00FC13EA">
        <w:rPr>
          <w:rFonts w:ascii="Times New Roman" w:hAnsi="Times New Roman" w:cs="Times New Roman"/>
          <w:sz w:val="24"/>
          <w:szCs w:val="24"/>
        </w:rPr>
        <w:t>61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D0A4C">
        <w:rPr>
          <w:rFonts w:ascii="Times New Roman" w:hAnsi="Times New Roman" w:cs="Times New Roman"/>
          <w:sz w:val="24"/>
          <w:szCs w:val="24"/>
        </w:rPr>
        <w:t>610</w:t>
      </w:r>
      <w:r>
        <w:rPr>
          <w:rFonts w:ascii="Times New Roman" w:hAnsi="Times New Roman" w:cs="Times New Roman"/>
          <w:sz w:val="24"/>
          <w:szCs w:val="24"/>
        </w:rPr>
        <w:t>-</w:t>
      </w:r>
      <w:r w:rsidR="00FC13EA">
        <w:rPr>
          <w:rFonts w:ascii="Times New Roman" w:hAnsi="Times New Roman" w:cs="Times New Roman"/>
          <w:sz w:val="24"/>
          <w:szCs w:val="24"/>
        </w:rPr>
        <w:t>7</w:t>
      </w:r>
      <w:r w:rsidR="005D0A4C">
        <w:rPr>
          <w:rFonts w:ascii="Times New Roman" w:hAnsi="Times New Roman" w:cs="Times New Roman"/>
          <w:sz w:val="24"/>
          <w:szCs w:val="24"/>
        </w:rPr>
        <w:t>2</w:t>
      </w:r>
      <w:r w:rsidR="00FC13EA">
        <w:rPr>
          <w:rFonts w:ascii="Times New Roman" w:hAnsi="Times New Roman" w:cs="Times New Roman"/>
          <w:sz w:val="24"/>
          <w:szCs w:val="24"/>
        </w:rPr>
        <w:t>00</w:t>
      </w:r>
    </w:p>
    <w:p w14:paraId="53E69C1F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23F9144C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51002F99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0F2ECE5C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11AF67BB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2B2F47" w14:textId="77777777" w:rsidR="008235B4" w:rsidRPr="00DC7971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40C16F10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7CEA27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D3B670E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AED43E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53ABA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3ECBCE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C1782DF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D046B2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D8F44E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C524ECB" w14:textId="77777777" w:rsidR="008235B4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3CA5A088" w14:textId="77777777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C7971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</w:p>
          <w:p w14:paraId="390C52A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AC06F" w14:textId="7E98C4CB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Date: </w:t>
            </w:r>
            <w:r w:rsidR="006E093F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[</w:t>
            </w:r>
            <w:r w:rsidR="002A117A">
              <w:rPr>
                <w:rFonts w:ascii="Times New Roman" w:hAnsi="Times New Roman" w:cs="Times New Roman"/>
                <w:b/>
                <w:sz w:val="24"/>
                <w:szCs w:val="24"/>
              </w:rPr>
              <w:t>Tuesday</w:t>
            </w:r>
            <w:r w:rsidR="0058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T</w:t>
            </w:r>
            <w:r w:rsidR="002A117A">
              <w:rPr>
                <w:rFonts w:ascii="Times New Roman" w:hAnsi="Times New Roman" w:cs="Times New Roman"/>
                <w:b/>
                <w:sz w:val="24"/>
                <w:szCs w:val="24"/>
              </w:rPr>
              <w:t>hur</w:t>
            </w:r>
            <w:r w:rsidR="00585B54">
              <w:rPr>
                <w:rFonts w:ascii="Times New Roman" w:hAnsi="Times New Roman" w:cs="Times New Roman"/>
                <w:b/>
                <w:sz w:val="24"/>
                <w:szCs w:val="24"/>
              </w:rPr>
              <w:t>day</w:t>
            </w:r>
            <w:r w:rsidR="00DC7971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10+ </w:t>
            </w:r>
            <w:r w:rsidR="00DC7971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Court</w:t>
            </w:r>
            <w:r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Days After Service/Filing</w:t>
            </w:r>
            <w:r w:rsidR="006E093F" w:rsidRPr="00DC7971">
              <w:rPr>
                <w:rFonts w:ascii="Times New Roman" w:hAnsi="Times New Roman" w:cs="Times New Roman"/>
                <w:b/>
                <w:sz w:val="24"/>
                <w:szCs w:val="24"/>
              </w:rPr>
              <w:t>]</w:t>
            </w:r>
          </w:p>
          <w:p w14:paraId="054522EB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93483" w14:textId="7B8D167A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2F2BF7">
              <w:rPr>
                <w:rFonts w:ascii="Times New Roman" w:hAnsi="Times New Roman" w:cs="Times New Roman"/>
                <w:sz w:val="24"/>
                <w:szCs w:val="24"/>
              </w:rPr>
              <w:t>9:00</w:t>
            </w:r>
            <w:r w:rsidR="00BB08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B54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r w:rsidR="00DC7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4066B3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0A417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DC797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14:paraId="1993CFA3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16C6A" w14:textId="77777777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MOTION </w:t>
            </w:r>
            <w:r w:rsidR="0004712F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</w:tc>
      </w:tr>
    </w:tbl>
    <w:p w14:paraId="258C6FC4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17A888F9" w14:textId="77777777" w:rsidR="00575AF2" w:rsidRPr="00DC7971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C7971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C7971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C7971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379B78F9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627CAAFE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63B8B780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D3C7A" w14:textId="77777777" w:rsidR="00335F7A" w:rsidRDefault="00335F7A">
      <w:r>
        <w:separator/>
      </w:r>
    </w:p>
  </w:endnote>
  <w:endnote w:type="continuationSeparator" w:id="0">
    <w:p w14:paraId="02988152" w14:textId="77777777" w:rsidR="00335F7A" w:rsidRDefault="00335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C0F55" w14:textId="173DE47E" w:rsidR="00C156A1" w:rsidRDefault="002A117A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3FDA1C" wp14:editId="27B2F3C0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208228678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B1F737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"/>
          </w:pict>
        </mc:Fallback>
      </mc:AlternateContent>
    </w:r>
  </w:p>
  <w:p w14:paraId="18A4F989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284F1B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284F1B" w:rsidRPr="007F6FCF">
      <w:rPr>
        <w:rFonts w:ascii="Times New Roman" w:hAnsi="Times New Roman" w:cs="Times New Roman"/>
        <w:sz w:val="20"/>
      </w:rPr>
      <w:fldChar w:fldCharType="separate"/>
    </w:r>
    <w:r w:rsidR="005D0A4C">
      <w:rPr>
        <w:rFonts w:ascii="Times New Roman" w:hAnsi="Times New Roman" w:cs="Times New Roman"/>
        <w:noProof/>
        <w:sz w:val="20"/>
      </w:rPr>
      <w:t>1</w:t>
    </w:r>
    <w:r w:rsidR="00284F1B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03D3A" w14:textId="77777777" w:rsidR="00335F7A" w:rsidRDefault="00335F7A">
      <w:r>
        <w:separator/>
      </w:r>
    </w:p>
  </w:footnote>
  <w:footnote w:type="continuationSeparator" w:id="0">
    <w:p w14:paraId="71ECB18E" w14:textId="77777777" w:rsidR="00335F7A" w:rsidRDefault="00335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42AA" w14:textId="2A2BCE8A" w:rsidR="008235B4" w:rsidRDefault="002A117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B428066" wp14:editId="4F4521BA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1931406498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F3CD0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1FECCCD5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5A7AD5FA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356FC66A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1C1BAE3F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6CF86347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10058412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3EA861F5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5CC2CF6A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389C066D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54AF532C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65169513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2E61EECB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7E12A301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2C046596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3FB9E7A9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59F912C3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4351B0E9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2FFCADF7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0BAAB5F9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2F13D1BF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26626062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27185AD5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6C615EF0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6E841AEA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5D097B6B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4FD08DD0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0EDD4B84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5AA6D075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428066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489F3CD0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1FECCCD5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5A7AD5FA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356FC66A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1C1BAE3F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6CF86347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10058412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3EA861F5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5CC2CF6A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389C066D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54AF532C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65169513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2E61EECB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7E12A301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2C046596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3FB9E7A9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59F912C3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4351B0E9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2FFCADF7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0BAAB5F9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2F13D1BF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26626062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27185AD5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6C615EF0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6E841AEA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5D097B6B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4FD08DD0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0EDD4B84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5AA6D075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1448E36" wp14:editId="6AE5EAF3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665395705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BCA189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FVLc8DdAAAACw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E10A08F" wp14:editId="3821E23F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594093466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106922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rMJPJN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7EEC59D9" wp14:editId="0E6CC2A6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35571914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7A62A0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537FD"/>
    <w:rsid w:val="00070793"/>
    <w:rsid w:val="00086088"/>
    <w:rsid w:val="000947E1"/>
    <w:rsid w:val="000E7309"/>
    <w:rsid w:val="000F62CC"/>
    <w:rsid w:val="001200FA"/>
    <w:rsid w:val="001348F2"/>
    <w:rsid w:val="00150400"/>
    <w:rsid w:val="001E620B"/>
    <w:rsid w:val="001E6C3F"/>
    <w:rsid w:val="001E6C7C"/>
    <w:rsid w:val="00225FE3"/>
    <w:rsid w:val="0027163D"/>
    <w:rsid w:val="00284F1B"/>
    <w:rsid w:val="002942AB"/>
    <w:rsid w:val="002A117A"/>
    <w:rsid w:val="002A291B"/>
    <w:rsid w:val="002E0640"/>
    <w:rsid w:val="002F2BF7"/>
    <w:rsid w:val="002F448D"/>
    <w:rsid w:val="0031542D"/>
    <w:rsid w:val="00335F7A"/>
    <w:rsid w:val="00342F6D"/>
    <w:rsid w:val="00344E86"/>
    <w:rsid w:val="00364813"/>
    <w:rsid w:val="003702AD"/>
    <w:rsid w:val="00371B23"/>
    <w:rsid w:val="00384024"/>
    <w:rsid w:val="003B353E"/>
    <w:rsid w:val="003C41E6"/>
    <w:rsid w:val="003D53B7"/>
    <w:rsid w:val="003D6564"/>
    <w:rsid w:val="003E184F"/>
    <w:rsid w:val="003F7982"/>
    <w:rsid w:val="0043077F"/>
    <w:rsid w:val="004562EE"/>
    <w:rsid w:val="0047540C"/>
    <w:rsid w:val="00485530"/>
    <w:rsid w:val="004B2FF4"/>
    <w:rsid w:val="004F64B7"/>
    <w:rsid w:val="005574C9"/>
    <w:rsid w:val="00567A63"/>
    <w:rsid w:val="00575AF2"/>
    <w:rsid w:val="00585B54"/>
    <w:rsid w:val="005D0A4C"/>
    <w:rsid w:val="005F111D"/>
    <w:rsid w:val="00634447"/>
    <w:rsid w:val="00647D6A"/>
    <w:rsid w:val="0065382B"/>
    <w:rsid w:val="006760F3"/>
    <w:rsid w:val="00683CF3"/>
    <w:rsid w:val="00696184"/>
    <w:rsid w:val="006A34C5"/>
    <w:rsid w:val="006B7165"/>
    <w:rsid w:val="006C53E8"/>
    <w:rsid w:val="006D00F8"/>
    <w:rsid w:val="006E093F"/>
    <w:rsid w:val="007215E3"/>
    <w:rsid w:val="007525B6"/>
    <w:rsid w:val="007670A6"/>
    <w:rsid w:val="0077030A"/>
    <w:rsid w:val="00772D09"/>
    <w:rsid w:val="007C4D03"/>
    <w:rsid w:val="007F6FCF"/>
    <w:rsid w:val="00822210"/>
    <w:rsid w:val="008235B4"/>
    <w:rsid w:val="00823705"/>
    <w:rsid w:val="00844AFF"/>
    <w:rsid w:val="0085186C"/>
    <w:rsid w:val="008A2FE0"/>
    <w:rsid w:val="008D1442"/>
    <w:rsid w:val="00905D37"/>
    <w:rsid w:val="00924AF7"/>
    <w:rsid w:val="00956C86"/>
    <w:rsid w:val="00A15C32"/>
    <w:rsid w:val="00A937C8"/>
    <w:rsid w:val="00AB5AC0"/>
    <w:rsid w:val="00AE0AF3"/>
    <w:rsid w:val="00B1019A"/>
    <w:rsid w:val="00B276B2"/>
    <w:rsid w:val="00B33FCB"/>
    <w:rsid w:val="00B451EA"/>
    <w:rsid w:val="00B817A4"/>
    <w:rsid w:val="00BA1B48"/>
    <w:rsid w:val="00BB085F"/>
    <w:rsid w:val="00BB3044"/>
    <w:rsid w:val="00BB79E0"/>
    <w:rsid w:val="00BE4321"/>
    <w:rsid w:val="00BE589A"/>
    <w:rsid w:val="00BF1A28"/>
    <w:rsid w:val="00C156A1"/>
    <w:rsid w:val="00C1788A"/>
    <w:rsid w:val="00C36552"/>
    <w:rsid w:val="00C37D9A"/>
    <w:rsid w:val="00C57616"/>
    <w:rsid w:val="00C73D2D"/>
    <w:rsid w:val="00CC3C1C"/>
    <w:rsid w:val="00CE5E93"/>
    <w:rsid w:val="00D20A2C"/>
    <w:rsid w:val="00D32ED4"/>
    <w:rsid w:val="00D4680A"/>
    <w:rsid w:val="00DB348A"/>
    <w:rsid w:val="00DC7971"/>
    <w:rsid w:val="00DE56AE"/>
    <w:rsid w:val="00DF1013"/>
    <w:rsid w:val="00E277AD"/>
    <w:rsid w:val="00E40399"/>
    <w:rsid w:val="00E87412"/>
    <w:rsid w:val="00E946B0"/>
    <w:rsid w:val="00EB200C"/>
    <w:rsid w:val="00EF687C"/>
    <w:rsid w:val="00F0004F"/>
    <w:rsid w:val="00F457FC"/>
    <w:rsid w:val="00F47457"/>
    <w:rsid w:val="00F7536D"/>
    <w:rsid w:val="00F80948"/>
    <w:rsid w:val="00FA583C"/>
    <w:rsid w:val="00FA6DAB"/>
    <w:rsid w:val="00FC13EA"/>
    <w:rsid w:val="00FE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EC1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2026-01-28T21:37:00Z</dcterms:created>
  <dcterms:modified xsi:type="dcterms:W3CDTF">2026-04-15T23:11:00Z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